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EDF" w:rsidRDefault="00AA3EDF" w:rsidP="00AA3EDF">
      <w:pPr>
        <w:pStyle w:val="NoSpacing"/>
      </w:pPr>
      <w:r>
        <w:rPr>
          <w:u w:val="single"/>
        </w:rPr>
        <w:t>John BROWN</w:t>
      </w:r>
      <w:r>
        <w:t xml:space="preserve">       (fl.1405</w:t>
      </w:r>
      <w:r w:rsidR="001B6E71">
        <w:t>-10</w:t>
      </w:r>
      <w:r>
        <w:t>)</w:t>
      </w:r>
    </w:p>
    <w:p w:rsidR="00AA3EDF" w:rsidRDefault="00AA3EDF" w:rsidP="00AA3EDF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AA3EDF" w:rsidRDefault="00AA3EDF" w:rsidP="00AA3EDF">
      <w:pPr>
        <w:pStyle w:val="NoSpacing"/>
      </w:pPr>
    </w:p>
    <w:p w:rsidR="00AA3EDF" w:rsidRDefault="00AA3EDF" w:rsidP="00AA3EDF">
      <w:pPr>
        <w:pStyle w:val="NoSpacing"/>
      </w:pPr>
    </w:p>
    <w:p w:rsidR="00AA3EDF" w:rsidRDefault="00AA3EDF" w:rsidP="00AA3EDF">
      <w:pPr>
        <w:pStyle w:val="NoSpacing"/>
      </w:pPr>
      <w:r>
        <w:tab/>
        <w:t>1405</w:t>
      </w:r>
      <w:r>
        <w:tab/>
        <w:t>He and John Sextain(q.v.) were elected Bailiffs.</w:t>
      </w:r>
    </w:p>
    <w:p w:rsidR="00AA3EDF" w:rsidRDefault="00AA3EDF" w:rsidP="00AA3EDF">
      <w:pPr>
        <w:pStyle w:val="NoSpacing"/>
        <w:ind w:left="1440"/>
      </w:pPr>
      <w:r>
        <w:t>(</w:t>
      </w:r>
      <w:proofErr w:type="gramStart"/>
      <w:r w:rsidRPr="006A0962">
        <w:t>ht</w:t>
      </w:r>
      <w:proofErr w:type="gramEnd"/>
      <w:r w:rsidR="001B6E71">
        <w:fldChar w:fldCharType="begin"/>
      </w:r>
      <w:r w:rsidR="001B6E71">
        <w:instrText xml:space="preserve"> HYPERLINK "tps://www.canterbury.gov.uk/media/678220/City-of-Canterbury-Po" </w:instrText>
      </w:r>
      <w:r w:rsidR="001B6E71">
        <w:fldChar w:fldCharType="separate"/>
      </w:r>
      <w:r w:rsidRPr="006A0962">
        <w:rPr>
          <w:rStyle w:val="Hyperlink"/>
          <w:color w:val="auto"/>
        </w:rPr>
        <w:t>tps://www.canterbury.gov.uk/media/678220/City-of-Canterbury-Po</w:t>
      </w:r>
      <w:r w:rsidR="001B6E71">
        <w:rPr>
          <w:rStyle w:val="Hyperlink"/>
          <w:color w:val="auto"/>
        </w:rPr>
        <w:fldChar w:fldCharType="end"/>
      </w:r>
      <w:r w:rsidRPr="006A0962">
        <w:t>rtreeves.pdf</w:t>
      </w:r>
      <w:r>
        <w:t>).</w:t>
      </w:r>
    </w:p>
    <w:p w:rsidR="001B6E71" w:rsidRDefault="001B6E71" w:rsidP="001B6E71">
      <w:pPr>
        <w:pStyle w:val="NoSpacing"/>
      </w:pPr>
      <w:r>
        <w:tab/>
        <w:t>1410</w:t>
      </w:r>
      <w:r>
        <w:tab/>
        <w:t xml:space="preserve">He and William </w:t>
      </w:r>
      <w:proofErr w:type="gramStart"/>
      <w:r>
        <w:t>Lane(</w:t>
      </w:r>
      <w:proofErr w:type="gramEnd"/>
      <w:r>
        <w:t>q.v.) were elected Bailiffs.  (ibid.)</w:t>
      </w:r>
      <w:bookmarkStart w:id="0" w:name="_GoBack"/>
      <w:bookmarkEnd w:id="0"/>
    </w:p>
    <w:p w:rsidR="00AA3EDF" w:rsidRDefault="00AA3EDF" w:rsidP="00AA3EDF">
      <w:pPr>
        <w:pStyle w:val="NoSpacing"/>
      </w:pPr>
    </w:p>
    <w:p w:rsidR="00AA3EDF" w:rsidRDefault="00AA3EDF" w:rsidP="00AA3EDF">
      <w:pPr>
        <w:pStyle w:val="NoSpacing"/>
      </w:pPr>
    </w:p>
    <w:p w:rsidR="00E47068" w:rsidRPr="00AA3EDF" w:rsidRDefault="00AA3EDF" w:rsidP="00AA3EDF">
      <w:pPr>
        <w:pStyle w:val="NoSpacing"/>
      </w:pPr>
      <w:r>
        <w:t>13 March 2015</w:t>
      </w:r>
    </w:p>
    <w:sectPr w:rsidR="00E47068" w:rsidRPr="00AA3E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EDF" w:rsidRDefault="00AA3EDF" w:rsidP="00920DE3">
      <w:pPr>
        <w:spacing w:after="0" w:line="240" w:lineRule="auto"/>
      </w:pPr>
      <w:r>
        <w:separator/>
      </w:r>
    </w:p>
  </w:endnote>
  <w:endnote w:type="continuationSeparator" w:id="0">
    <w:p w:rsidR="00AA3EDF" w:rsidRDefault="00AA3E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EDF" w:rsidRDefault="00AA3EDF" w:rsidP="00920DE3">
      <w:pPr>
        <w:spacing w:after="0" w:line="240" w:lineRule="auto"/>
      </w:pPr>
      <w:r>
        <w:separator/>
      </w:r>
    </w:p>
  </w:footnote>
  <w:footnote w:type="continuationSeparator" w:id="0">
    <w:p w:rsidR="00AA3EDF" w:rsidRDefault="00AA3E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EDF"/>
    <w:rsid w:val="00120749"/>
    <w:rsid w:val="001B6E71"/>
    <w:rsid w:val="00624CAE"/>
    <w:rsid w:val="00920DE3"/>
    <w:rsid w:val="00AA3ED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3E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3E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2015-03-13T22:32:00Z</dcterms:created>
  <dcterms:modified xsi:type="dcterms:W3CDTF">2015-03-13T22:50:00Z</dcterms:modified>
</cp:coreProperties>
</file>